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4E01CD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E01C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E01C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E01C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DD113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4E01CD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4E01CD" w:rsidRPr="004E01CD">
          <w:rPr>
            <w:bCs/>
          </w:rPr>
          <w:t>24</w:t>
        </w:r>
        <w:r w:rsidR="004E01CD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DD113C" w:rsidRPr="00DD113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DD113C" w:rsidRPr="00DD113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DD113C" w:rsidRPr="00DD113C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DD113C" w:rsidRPr="00DD113C">
          <w:rPr>
            <w:u w:val="single"/>
          </w:rPr>
          <w:t xml:space="preserve"> 11091/033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DD113C" w:rsidRPr="00DD113C">
          <w:rPr>
            <w:rStyle w:val="aa"/>
          </w:rPr>
          <w:t xml:space="preserve"> Кладовщик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DD113C" w:rsidRPr="00DD113C">
          <w:rPr>
            <w:rStyle w:val="aa"/>
          </w:rPr>
          <w:t xml:space="preserve"> 12759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DD113C" w:rsidRPr="00DD113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4E01CD" w:rsidRPr="006E3E71" w:rsidTr="00310C71">
        <w:trPr>
          <w:jc w:val="center"/>
        </w:trPr>
        <w:tc>
          <w:tcPr>
            <w:tcW w:w="4678" w:type="dxa"/>
            <w:vAlign w:val="center"/>
          </w:tcPr>
          <w:p w:rsidR="004E01CD" w:rsidRPr="006E3E71" w:rsidRDefault="004E01CD" w:rsidP="004E01CD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4E01CD" w:rsidRPr="006E3E71" w:rsidRDefault="004E01CD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4E01CD" w:rsidRPr="006E3E71" w:rsidRDefault="004E01CD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4E01CD" w:rsidRPr="006E3E71" w:rsidRDefault="004E01CD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4E01CD" w:rsidRPr="006E3E71" w:rsidRDefault="004E01CD" w:rsidP="00AA76D8">
            <w:pPr>
              <w:pStyle w:val="a8"/>
            </w:pPr>
            <w:r>
              <w:t>± 3 %</w:t>
            </w:r>
          </w:p>
        </w:tc>
      </w:tr>
      <w:tr w:rsidR="004E01CD" w:rsidRPr="006E3E71" w:rsidTr="00310C71">
        <w:trPr>
          <w:jc w:val="center"/>
        </w:trPr>
        <w:tc>
          <w:tcPr>
            <w:tcW w:w="4678" w:type="dxa"/>
            <w:vAlign w:val="center"/>
          </w:tcPr>
          <w:p w:rsidR="004E01CD" w:rsidRDefault="004E01CD" w:rsidP="004E01C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E01CD" w:rsidRDefault="004E01CD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E01CD" w:rsidRDefault="004E01CD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4E01CD" w:rsidRDefault="004E01CD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4E01CD" w:rsidRDefault="004E01CD" w:rsidP="00AA76D8">
            <w:pPr>
              <w:pStyle w:val="a8"/>
            </w:pPr>
            <w:r>
              <w:t>± 1.8 с</w:t>
            </w:r>
          </w:p>
        </w:tc>
      </w:tr>
      <w:tr w:rsidR="004E01CD" w:rsidRPr="006E3E71" w:rsidTr="00310C71">
        <w:trPr>
          <w:jc w:val="center"/>
        </w:trPr>
        <w:tc>
          <w:tcPr>
            <w:tcW w:w="4678" w:type="dxa"/>
            <w:vAlign w:val="center"/>
          </w:tcPr>
          <w:p w:rsidR="004E01CD" w:rsidRDefault="004E01CD" w:rsidP="004E01CD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4E01CD" w:rsidRDefault="004E01CD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4E01CD" w:rsidRDefault="004E01CD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4E01CD" w:rsidRDefault="004E01CD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4E01CD" w:rsidRDefault="004E01CD" w:rsidP="00AA76D8">
            <w:pPr>
              <w:pStyle w:val="a8"/>
            </w:pPr>
            <w:r>
              <w:t>± 20 `</w:t>
            </w:r>
          </w:p>
        </w:tc>
      </w:tr>
      <w:tr w:rsidR="004E01CD" w:rsidRPr="006E3E71" w:rsidTr="00310C71">
        <w:trPr>
          <w:jc w:val="center"/>
        </w:trPr>
        <w:tc>
          <w:tcPr>
            <w:tcW w:w="4678" w:type="dxa"/>
            <w:vAlign w:val="center"/>
          </w:tcPr>
          <w:p w:rsidR="004E01CD" w:rsidRDefault="004E01CD" w:rsidP="004E01CD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4E01CD" w:rsidRDefault="004E01CD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4E01CD" w:rsidRDefault="004E01CD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4E01CD" w:rsidRDefault="004E01CD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4E01CD" w:rsidRDefault="004E01CD" w:rsidP="00AA76D8">
            <w:pPr>
              <w:pStyle w:val="a8"/>
            </w:pPr>
            <w:r>
              <w:t>± 0,20мм; ± 0,30 см; ± 0,40 дм</w:t>
            </w:r>
          </w:p>
        </w:tc>
      </w:tr>
      <w:tr w:rsidR="004E01CD" w:rsidRPr="006E3E71" w:rsidTr="00310C71">
        <w:trPr>
          <w:jc w:val="center"/>
        </w:trPr>
        <w:tc>
          <w:tcPr>
            <w:tcW w:w="4678" w:type="dxa"/>
            <w:vAlign w:val="center"/>
          </w:tcPr>
          <w:p w:rsidR="004E01CD" w:rsidRDefault="004E01CD" w:rsidP="004E01CD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4E01CD" w:rsidRDefault="004E01CD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4E01CD" w:rsidRDefault="004E01CD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4E01CD" w:rsidRDefault="004E01CD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4E01CD" w:rsidRDefault="004E01CD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01CD" w:rsidRPr="004E01CD" w:rsidRDefault="00744DAC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4E01CD" w:rsidRPr="004E01CD">
        <w:t>- Паспорт динамометра станового ДС-200. 000.00 ПС;</w:t>
      </w:r>
    </w:p>
    <w:p w:rsidR="004E01CD" w:rsidRPr="004E01CD" w:rsidRDefault="004E01CD" w:rsidP="00AD14A4">
      <w:r w:rsidRPr="004E01CD">
        <w:t>- Паспорт секундомера механического СОСпр-2б-2-000;</w:t>
      </w:r>
    </w:p>
    <w:p w:rsidR="004E01CD" w:rsidRPr="004E01CD" w:rsidRDefault="004E01CD" w:rsidP="00AD14A4">
      <w:r w:rsidRPr="004E01CD">
        <w:t>- Руководство по эксплуатации угломера с нониусом типа 4 4УМ.000 РЭ;</w:t>
      </w:r>
    </w:p>
    <w:p w:rsidR="004E01CD" w:rsidRPr="004E01CD" w:rsidRDefault="004E01CD" w:rsidP="00AD14A4">
      <w:r w:rsidRPr="004E01CD">
        <w:t>- Паспорт рулетки Р50УЗК;</w:t>
      </w:r>
    </w:p>
    <w:p w:rsidR="004E01CD" w:rsidRPr="004E01CD" w:rsidRDefault="004E01CD" w:rsidP="00AD14A4">
      <w:r w:rsidRPr="004E01CD">
        <w:t>- Руководство по эксплуатации весов электронных подвесных ВНТ;</w:t>
      </w:r>
    </w:p>
    <w:p w:rsidR="00576095" w:rsidRPr="006E3E71" w:rsidRDefault="004E01CD" w:rsidP="00AD14A4">
      <w:r w:rsidRPr="004E01C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44DAC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744DAC" w:rsidP="005859B9">
      <w:fldSimple w:instr=" DOCVARIABLE operac \* MERGEFORMAT ">
        <w:r w:rsidR="00DD113C" w:rsidRPr="00DD113C">
          <w:t xml:space="preserve"> Прием, учет и выдача ТМЦ и продуктов питания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01C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E01C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E01C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E01C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4E01CD" w:rsidRPr="004E01CD">
          <w:rPr>
            <w:bCs/>
          </w:rPr>
          <w:t>-</w:t>
        </w:r>
        <w:r w:rsidR="004E01CD" w:rsidRPr="004E01CD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4E01CD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E01CD" w:rsidTr="004E01C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01CD" w:rsidRDefault="004E01CD" w:rsidP="00AA46ED">
            <w:pPr>
              <w:pStyle w:val="a8"/>
            </w:pPr>
            <w:r w:rsidRPr="004E01C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E01C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01CD" w:rsidRDefault="004E01CD" w:rsidP="00AA46ED">
            <w:pPr>
              <w:pStyle w:val="a8"/>
            </w:pPr>
            <w:r w:rsidRPr="004E01C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E01C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01C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E01C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01CD" w:rsidRDefault="004E01CD" w:rsidP="00AA46ED">
            <w:pPr>
              <w:pStyle w:val="a8"/>
            </w:pPr>
            <w:r w:rsidRPr="004E01CD">
              <w:t>Митяева Ольга Александровна</w:t>
            </w:r>
          </w:p>
        </w:tc>
      </w:tr>
      <w:tr w:rsidR="00AA46ED" w:rsidRPr="004E01C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E01CD" w:rsidRDefault="004E01CD" w:rsidP="00AA46ED">
            <w:pPr>
              <w:pStyle w:val="a8"/>
              <w:rPr>
                <w:b/>
                <w:vertAlign w:val="superscript"/>
              </w:rPr>
            </w:pPr>
            <w:r w:rsidRPr="004E01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E01C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E01CD" w:rsidRDefault="004E01CD" w:rsidP="00AA46ED">
            <w:pPr>
              <w:pStyle w:val="a8"/>
              <w:rPr>
                <w:b/>
                <w:vertAlign w:val="superscript"/>
              </w:rPr>
            </w:pPr>
            <w:r w:rsidRPr="004E01C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E01C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E01CD" w:rsidRDefault="004E01CD" w:rsidP="00AA46ED">
            <w:pPr>
              <w:pStyle w:val="a8"/>
              <w:rPr>
                <w:b/>
                <w:vertAlign w:val="superscript"/>
              </w:rPr>
            </w:pPr>
            <w:r w:rsidRPr="004E01C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E01C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E01CD" w:rsidRDefault="004E01CD" w:rsidP="00AA46ED">
            <w:pPr>
              <w:pStyle w:val="a8"/>
              <w:rPr>
                <w:b/>
                <w:vertAlign w:val="superscript"/>
              </w:rPr>
            </w:pPr>
            <w:r w:rsidRPr="004E01CD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4E01CD" w:rsidTr="004E01C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E01CD" w:rsidRDefault="004E01CD" w:rsidP="00AA76D8">
            <w:pPr>
              <w:pStyle w:val="a8"/>
            </w:pPr>
            <w:r w:rsidRPr="004E01C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E01CD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E01CD" w:rsidRDefault="004E01CD" w:rsidP="00AA76D8">
            <w:pPr>
              <w:pStyle w:val="a8"/>
            </w:pPr>
            <w:r w:rsidRPr="004E01C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E01CD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E01CD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4E01CD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E01CD" w:rsidRDefault="004E01CD" w:rsidP="00AA76D8">
            <w:pPr>
              <w:pStyle w:val="a8"/>
            </w:pPr>
            <w:r w:rsidRPr="004E01CD">
              <w:t>Лукичев Дмитрий Олегович</w:t>
            </w:r>
          </w:p>
        </w:tc>
      </w:tr>
      <w:tr w:rsidR="00AA76D8" w:rsidRPr="004E01C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4E01CD" w:rsidRDefault="004E01CD" w:rsidP="00AA76D8">
            <w:pPr>
              <w:pStyle w:val="a8"/>
              <w:rPr>
                <w:b/>
                <w:vertAlign w:val="superscript"/>
              </w:rPr>
            </w:pPr>
            <w:r w:rsidRPr="004E01C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4E01C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4E01CD" w:rsidRDefault="004E01CD" w:rsidP="00AA76D8">
            <w:pPr>
              <w:pStyle w:val="a8"/>
              <w:rPr>
                <w:b/>
                <w:vertAlign w:val="superscript"/>
              </w:rPr>
            </w:pPr>
            <w:r w:rsidRPr="004E01C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4E01CD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4E01CD" w:rsidRDefault="004E01CD" w:rsidP="00AA76D8">
            <w:pPr>
              <w:pStyle w:val="a8"/>
              <w:rPr>
                <w:b/>
                <w:vertAlign w:val="superscript"/>
              </w:rPr>
            </w:pPr>
            <w:r w:rsidRPr="004E01C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4E01C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4E01CD" w:rsidRDefault="004E01CD" w:rsidP="00AA76D8">
            <w:pPr>
              <w:pStyle w:val="a8"/>
              <w:rPr>
                <w:b/>
                <w:vertAlign w:val="superscript"/>
              </w:rPr>
            </w:pPr>
            <w:r w:rsidRPr="004E01CD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1CD" w:rsidRDefault="004E01CD" w:rsidP="0076042D">
      <w:pPr>
        <w:pStyle w:val="a9"/>
      </w:pPr>
      <w:r>
        <w:separator/>
      </w:r>
    </w:p>
  </w:endnote>
  <w:endnote w:type="continuationSeparator" w:id="0">
    <w:p w:rsidR="004E01CD" w:rsidRDefault="004E01C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D11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744DAC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744DAC" w:rsidRPr="00310C71">
            <w:rPr>
              <w:rStyle w:val="ad"/>
              <w:sz w:val="20"/>
              <w:szCs w:val="20"/>
            </w:rPr>
            <w:fldChar w:fldCharType="separate"/>
          </w:r>
          <w:r w:rsidR="00DD113C">
            <w:rPr>
              <w:rStyle w:val="ad"/>
              <w:noProof/>
              <w:sz w:val="20"/>
              <w:szCs w:val="20"/>
            </w:rPr>
            <w:t>1</w:t>
          </w:r>
          <w:r w:rsidR="00744DAC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D113C" w:rsidRPr="00DD113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1CD" w:rsidRDefault="004E01CD" w:rsidP="0076042D">
      <w:pPr>
        <w:pStyle w:val="a9"/>
      </w:pPr>
      <w:r>
        <w:separator/>
      </w:r>
    </w:p>
  </w:footnote>
  <w:footnote w:type="continuationSeparator" w:id="0">
    <w:p w:rsidR="004E01CD" w:rsidRDefault="004E01C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1 "/>
    <w:docVar w:name="close_doc_flag" w:val="0"/>
    <w:docVar w:name="co_classes" w:val="   "/>
    <w:docVar w:name="codeok" w:val=" 12759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2.2;2;30; "/>
    <w:docVar w:name="grid_data231" w:val="2.2;3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3- ТЖ "/>
    <w:docVar w:name="num_form" w:val="2"/>
    <w:docVar w:name="oborud" w:val=" ПЭВМ "/>
    <w:docVar w:name="operac" w:val=" Прием, учет и выдача ТМЦ и продуктов пита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683CEE792964E109AF488F10683D5AB"/>
    <w:docVar w:name="rm_id" w:val="169"/>
    <w:docVar w:name="rm_name" w:val=" Кладовщик "/>
    <w:docVar w:name="rm_number" w:val=" 11091/033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80"/>
    <w:docVar w:name="tools" w:val=" Пищевые продукты "/>
    <w:docVar w:name="version" w:val="51"/>
  </w:docVars>
  <w:rsids>
    <w:rsidRoot w:val="007A7CBC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4E01CD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4DAC"/>
    <w:rsid w:val="00745D40"/>
    <w:rsid w:val="0076042D"/>
    <w:rsid w:val="007A4C5E"/>
    <w:rsid w:val="007A7CBC"/>
    <w:rsid w:val="007D1852"/>
    <w:rsid w:val="007D2CEA"/>
    <w:rsid w:val="007E12AC"/>
    <w:rsid w:val="007F2C47"/>
    <w:rsid w:val="00801AED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113C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2016-11-24T12:00:00Z</dcterms:created>
  <dcterms:modified xsi:type="dcterms:W3CDTF">2016-11-25T06:29:00Z</dcterms:modified>
</cp:coreProperties>
</file>